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FE" w:rsidRPr="00BA6B00" w:rsidRDefault="009122FE" w:rsidP="005B3BDE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56192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9122FE" w:rsidRDefault="009122FE" w:rsidP="005B3BDE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12.55pt;margin-top:3.6pt;width:216.75pt;height:178.8pt;z-index:-251661312"/>
        </w:pict>
      </w:r>
    </w:p>
    <w:p w:rsidR="009122FE" w:rsidRPr="004C0902" w:rsidRDefault="009122FE" w:rsidP="005B3BDE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OKULLU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Çocuk okula gidecek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Öperek uyandır onu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Önlüğünü giydir, saçını tara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Sütünü içir annesi</w:t>
      </w:r>
    </w:p>
    <w:p w:rsidR="009122FE" w:rsidRDefault="009122FE" w:rsidP="005B3BDE">
      <w:pPr>
        <w:jc w:val="both"/>
        <w:rPr>
          <w:rFonts w:ascii="Century Gothic" w:hAnsi="Century Gothic"/>
        </w:rPr>
      </w:pP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Çantasını hazırla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Kitaplarını koy içine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Defterini, kalemini koy</w:t>
      </w:r>
    </w:p>
    <w:p w:rsidR="009122FE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Silgisini unutma annesi</w:t>
      </w:r>
    </w:p>
    <w:p w:rsidR="009122FE" w:rsidRPr="007E3030" w:rsidRDefault="009122FE" w:rsidP="005B3BDE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E3030">
        <w:rPr>
          <w:rFonts w:ascii="Century Gothic" w:hAnsi="Century Gothic"/>
          <w:b/>
          <w:i/>
          <w:sz w:val="20"/>
          <w:szCs w:val="20"/>
        </w:rPr>
        <w:t>Ali YÜCE</w:t>
      </w:r>
    </w:p>
    <w:p w:rsidR="009122FE" w:rsidRPr="004C0902" w:rsidRDefault="009122FE" w:rsidP="005B3BDE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9122FE" w:rsidRDefault="009122FE" w:rsidP="005B3BDE">
      <w:pPr>
        <w:rPr>
          <w:rFonts w:ascii="Century Gothic" w:hAnsi="Century Gothic"/>
        </w:rPr>
      </w:pP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Şiirimizin başlığı nedir</w:t>
      </w:r>
      <w:r w:rsidRPr="007421C9">
        <w:rPr>
          <w:rFonts w:ascii="Century Gothic" w:hAnsi="Century Gothic"/>
          <w:b/>
        </w:rPr>
        <w:t>?</w:t>
      </w:r>
    </w:p>
    <w:p w:rsidR="009122FE" w:rsidRPr="007421C9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Şiirde kime öğütler veriliyor</w:t>
      </w:r>
      <w:r w:rsidRPr="007421C9">
        <w:rPr>
          <w:rFonts w:ascii="Century Gothic" w:hAnsi="Century Gothic"/>
          <w:b/>
        </w:rPr>
        <w:t>?</w:t>
      </w:r>
    </w:p>
    <w:p w:rsidR="009122FE" w:rsidRPr="007421C9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Anneye niçin öğüt veriliyor olabilir</w:t>
      </w:r>
      <w:r w:rsidRPr="007421C9">
        <w:rPr>
          <w:rFonts w:ascii="Century Gothic" w:hAnsi="Century Gothic"/>
          <w:b/>
        </w:rPr>
        <w:t>?</w:t>
      </w:r>
    </w:p>
    <w:p w:rsidR="009122FE" w:rsidRPr="007421C9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Çantasına neler koyması isteniyor</w:t>
      </w:r>
      <w:r w:rsidRPr="007421C9">
        <w:rPr>
          <w:rFonts w:ascii="Century Gothic" w:hAnsi="Century Gothic"/>
          <w:b/>
        </w:rPr>
        <w:t xml:space="preserve">? </w:t>
      </w:r>
    </w:p>
    <w:p w:rsidR="009122FE" w:rsidRPr="007421C9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Sabah neler yapması isteniyor</w:t>
      </w:r>
      <w:r w:rsidRPr="007421C9">
        <w:rPr>
          <w:rFonts w:ascii="Century Gothic" w:hAnsi="Century Gothic"/>
          <w:b/>
        </w:rPr>
        <w:t>?</w:t>
      </w:r>
    </w:p>
    <w:p w:rsidR="009122FE" w:rsidRPr="007421C9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 xml:space="preserve">Şiir yazanlara </w:t>
      </w:r>
      <w:r w:rsidRPr="007E3030">
        <w:rPr>
          <w:rFonts w:ascii="Century Gothic" w:hAnsi="Century Gothic"/>
          <w:b/>
          <w:i/>
          <w:u w:val="single"/>
        </w:rPr>
        <w:t>şair</w:t>
      </w:r>
      <w:r>
        <w:rPr>
          <w:rFonts w:ascii="Century Gothic" w:hAnsi="Century Gothic"/>
          <w:b/>
        </w:rPr>
        <w:t xml:space="preserve"> denir. Bu şiirin </w:t>
      </w:r>
      <w:r w:rsidRPr="007E3030">
        <w:rPr>
          <w:rFonts w:ascii="Century Gothic" w:hAnsi="Century Gothic"/>
          <w:b/>
          <w:i/>
          <w:u w:val="single"/>
        </w:rPr>
        <w:t>şairi</w:t>
      </w:r>
      <w:r>
        <w:rPr>
          <w:rFonts w:ascii="Century Gothic" w:hAnsi="Century Gothic"/>
          <w:b/>
        </w:rPr>
        <w:t xml:space="preserve"> kimdir?</w:t>
      </w:r>
    </w:p>
    <w:p w:rsidR="009122FE" w:rsidRDefault="009122FE" w:rsidP="005B3BDE">
      <w:pPr>
        <w:rPr>
          <w:rFonts w:ascii="Century Gothic" w:hAnsi="Century Gothic"/>
          <w:b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5.05pt;margin-top:3.75pt;width:224.25pt;height:31.5pt;z-index:251657216"/>
        </w:pic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  <w:noProof/>
        </w:rPr>
      </w:pPr>
    </w:p>
    <w:p w:rsidR="009122FE" w:rsidRDefault="009122FE" w:rsidP="005B3BDE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Sen de bir şairsin. Atatürk’le ilgili bir şiir yazabilirsin. Hadi durma, hemen başla!</w:t>
      </w:r>
    </w:p>
    <w:p w:rsidR="009122FE" w:rsidRDefault="009122FE" w:rsidP="005B3BDE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9122FE" w:rsidRDefault="009122FE" w:rsidP="005B3BDE">
      <w:pPr>
        <w:rPr>
          <w:b/>
          <w:sz w:val="32"/>
          <w:szCs w:val="32"/>
        </w:rPr>
      </w:pPr>
      <w:r>
        <w:rPr>
          <w:noProof/>
        </w:rPr>
        <w:pict>
          <v:shape id="_x0000_s1029" type="#_x0000_t32" style="position:absolute;margin-left:45.55pt;margin-top:8.05pt;width:30pt;height:0;z-index:251659264" o:connectortype="straight">
            <v:stroke endarrow="block"/>
          </v:shape>
        </w:pict>
      </w:r>
      <w:r>
        <w:rPr>
          <w:b/>
          <w:sz w:val="32"/>
          <w:szCs w:val="32"/>
        </w:rPr>
        <w:t>Başlık           …………………</w:t>
      </w:r>
    </w:p>
    <w:p w:rsidR="009122FE" w:rsidRDefault="009122FE" w:rsidP="005B3BDE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9122FE" w:rsidRDefault="009122FE" w:rsidP="005B3BDE">
      <w:pPr>
        <w:rPr>
          <w:b/>
          <w:sz w:val="32"/>
          <w:szCs w:val="32"/>
        </w:rPr>
      </w:pPr>
    </w:p>
    <w:p w:rsidR="009122FE" w:rsidRDefault="009122FE" w:rsidP="005B3BDE">
      <w:pPr>
        <w:rPr>
          <w:b/>
          <w:sz w:val="32"/>
          <w:szCs w:val="32"/>
        </w:rPr>
      </w:pPr>
      <w:r>
        <w:rPr>
          <w:b/>
          <w:sz w:val="32"/>
          <w:szCs w:val="32"/>
        </w:rPr>
        <w:t>……………………………………………………………………………………………………………………………………………………………….</w:t>
      </w:r>
    </w:p>
    <w:p w:rsidR="009122FE" w:rsidRDefault="009122FE" w:rsidP="005B3BDE">
      <w:pPr>
        <w:rPr>
          <w:b/>
          <w:sz w:val="32"/>
          <w:szCs w:val="32"/>
        </w:rPr>
      </w:pPr>
    </w:p>
    <w:p w:rsidR="009122FE" w:rsidRDefault="009122FE" w:rsidP="005B3BDE">
      <w:pPr>
        <w:rPr>
          <w:rFonts w:ascii="Hand writing Mutlu" w:hAnsi="Hand writing Mutlu"/>
          <w:b/>
          <w:sz w:val="32"/>
          <w:szCs w:val="32"/>
        </w:rPr>
      </w:pPr>
      <w:r>
        <w:rPr>
          <w:noProof/>
        </w:rPr>
        <w:pict>
          <v:shape id="_x0000_s1030" type="#_x0000_t32" style="position:absolute;margin-left:71.05pt;margin-top:7.4pt;width:24pt;height:.75pt;z-index:251660288" o:connectortype="straight">
            <v:stroke endarrow="block"/>
          </v:shape>
        </w:pict>
      </w:r>
      <w:r>
        <w:rPr>
          <w:b/>
          <w:sz w:val="32"/>
          <w:szCs w:val="32"/>
        </w:rPr>
        <w:tab/>
        <w:t>Şairi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……………….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İstiklal Marşı’mızın yazarı kimdir?</w:t>
      </w:r>
    </w:p>
    <w:p w:rsidR="009122FE" w:rsidRDefault="009122FE" w:rsidP="005B3BDE">
      <w:pPr>
        <w:rPr>
          <w:rFonts w:ascii="Century Gothic" w:hAnsi="Century Gothic"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……………………………………………………..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Pr="007421C9" w:rsidRDefault="009122FE" w:rsidP="005B3BDE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İstiklal Marşı’mızın bestecisi kimdir</w:t>
      </w:r>
      <w:r w:rsidRPr="007421C9">
        <w:rPr>
          <w:rFonts w:ascii="Century Gothic" w:hAnsi="Century Gothic"/>
          <w:b/>
        </w:rPr>
        <w:t>?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……………………………………………………..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Bağımsızlığın sembolü nedir?</w:t>
      </w:r>
    </w:p>
    <w:p w:rsidR="009122FE" w:rsidRPr="006D45F1" w:rsidRDefault="009122FE" w:rsidP="005B3BDE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Andımız</w:t>
      </w:r>
    </w:p>
    <w:p w:rsidR="009122FE" w:rsidRPr="006D45F1" w:rsidRDefault="009122FE" w:rsidP="005B3BDE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Bayrağımız </w:t>
      </w:r>
    </w:p>
    <w:p w:rsidR="009122FE" w:rsidRPr="006D45F1" w:rsidRDefault="009122FE" w:rsidP="005B3BDE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Cumhuriyet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Pr="00C5366E" w:rsidRDefault="009122FE" w:rsidP="005B3BDE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</w:t>
      </w:r>
      <w:r>
        <w:rPr>
          <w:rFonts w:ascii="Century Gothic" w:hAnsi="Century Gothic"/>
          <w:b/>
        </w:rPr>
        <w:t>Bayrağımızı tamamlayarak boyayın.</w:t>
      </w:r>
    </w:p>
    <w:p w:rsidR="009122FE" w:rsidRDefault="009122FE" w:rsidP="005B3BDE">
      <w:pPr>
        <w:rPr>
          <w:rFonts w:ascii="Century Gothic" w:hAnsi="Century Gothic"/>
          <w:b/>
        </w:rPr>
      </w:pPr>
      <w:r>
        <w:rPr>
          <w:noProof/>
        </w:rPr>
        <w:pict>
          <v:shape id="_x0000_s1031" type="#_x0000_t109" style="position:absolute;margin-left:2.1pt;margin-top:4.65pt;width:224.25pt;height:134.5pt;z-index:251658240"/>
        </w:pic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Aşağıdaki sayıdan önce ve sonra gelen sayıları yazın. </w:t>
      </w: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….</w:t>
      </w:r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25</w:t>
      </w:r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….</w:t>
      </w:r>
      <w:r w:rsidRPr="00082A79">
        <w:rPr>
          <w:rFonts w:ascii="Century Gothic" w:hAnsi="Century Gothic"/>
          <w:sz w:val="32"/>
          <w:szCs w:val="32"/>
        </w:rPr>
        <w:tab/>
      </w:r>
      <w:r w:rsidRPr="00082A79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….</w:t>
      </w:r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39</w:t>
      </w:r>
      <w:r w:rsidRPr="00082A79">
        <w:rPr>
          <w:rFonts w:ascii="Century Gothic" w:hAnsi="Century Gothic"/>
          <w:sz w:val="32"/>
          <w:szCs w:val="32"/>
        </w:rPr>
        <w:t>-</w:t>
      </w:r>
      <w:r>
        <w:rPr>
          <w:rFonts w:ascii="Century Gothic" w:hAnsi="Century Gothic"/>
          <w:sz w:val="32"/>
          <w:szCs w:val="32"/>
        </w:rPr>
        <w:t>….</w:t>
      </w: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….-44-….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….-62-….</w:t>
      </w: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….-96-….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….-37-….</w:t>
      </w: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….-80-….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….-18-….</w:t>
      </w: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….-51-….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….-77-….</w:t>
      </w: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</w:p>
    <w:p w:rsidR="009122FE" w:rsidRDefault="009122F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iki basamaklı en küçük sayı ile bir basamaklı en büyük sayının toplamı kaçtır?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Üç deste kalemim vardı. 20 tanesini kullandım. Kaç kalemim kaldı?</w:t>
      </w: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sz w:val="32"/>
          <w:szCs w:val="32"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Default="009122FE" w:rsidP="005B3BDE">
      <w:pPr>
        <w:rPr>
          <w:rFonts w:ascii="Century Gothic" w:hAnsi="Century Gothic"/>
          <w:b/>
        </w:rPr>
      </w:pPr>
    </w:p>
    <w:p w:rsidR="009122FE" w:rsidRPr="00CA00F7" w:rsidRDefault="009122FE" w:rsidP="005B3BDE">
      <w:pPr>
        <w:rPr>
          <w:rFonts w:ascii="Century Gothic" w:hAnsi="Century Gothic"/>
        </w:rPr>
      </w:pPr>
      <w:r w:rsidRPr="00CA00F7">
        <w:rPr>
          <w:rFonts w:ascii="Century Gothic" w:hAnsi="Century Gothic"/>
        </w:rPr>
        <w:t>Velinin İmzası:</w:t>
      </w:r>
    </w:p>
    <w:p w:rsidR="009122FE" w:rsidRPr="00BA6203" w:rsidRDefault="009122FE" w:rsidP="00BA6203">
      <w:hyperlink r:id="rId7" w:history="1">
        <w:r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</w:p>
    <w:sectPr w:rsidR="009122FE" w:rsidRPr="00BA6203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2FE" w:rsidRDefault="009122FE" w:rsidP="00AD070B">
      <w:r>
        <w:separator/>
      </w:r>
    </w:p>
  </w:endnote>
  <w:endnote w:type="continuationSeparator" w:id="0">
    <w:p w:rsidR="009122FE" w:rsidRDefault="009122FE" w:rsidP="00AD0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2FE" w:rsidRDefault="009122FE" w:rsidP="00AD070B">
      <w:r>
        <w:separator/>
      </w:r>
    </w:p>
  </w:footnote>
  <w:footnote w:type="continuationSeparator" w:id="0">
    <w:p w:rsidR="009122FE" w:rsidRDefault="009122FE" w:rsidP="00AD07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FE" w:rsidRPr="00EA2662" w:rsidRDefault="009122FE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82A79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E4376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B3BDE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D45F1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3030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122FE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0B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85829"/>
    <w:rsid w:val="00B95D46"/>
    <w:rsid w:val="00B96778"/>
    <w:rsid w:val="00BA5581"/>
    <w:rsid w:val="00BA6203"/>
    <w:rsid w:val="00BA6B00"/>
    <w:rsid w:val="00BE2C98"/>
    <w:rsid w:val="00C235D8"/>
    <w:rsid w:val="00C5366E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00F7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06F49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D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5B3B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3BDE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06F4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95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238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2010-12-25T13:13:00Z</dcterms:modified>
</cp:coreProperties>
</file>